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60872F" w14:textId="196CA735" w:rsidR="006B2F86" w:rsidRDefault="00291E46" w:rsidP="00E71FC3">
      <w:pPr>
        <w:pStyle w:val="NoSpacing"/>
      </w:pPr>
      <w:r>
        <w:rPr>
          <w:u w:val="single"/>
        </w:rPr>
        <w:t>Thomas SWYNNERTON</w:t>
      </w:r>
      <w:r>
        <w:t xml:space="preserve">   </w:t>
      </w:r>
      <w:proofErr w:type="gramStart"/>
      <w:r>
        <w:t xml:space="preserve">   (</w:t>
      </w:r>
      <w:proofErr w:type="gramEnd"/>
      <w:r>
        <w:t>b.ca.1455)</w:t>
      </w:r>
    </w:p>
    <w:p w14:paraId="7857496F" w14:textId="51823490" w:rsidR="00291E46" w:rsidRDefault="00291E46" w:rsidP="00E71FC3">
      <w:pPr>
        <w:pStyle w:val="NoSpacing"/>
      </w:pPr>
      <w:r>
        <w:t>of Stanton Harcourt.</w:t>
      </w:r>
    </w:p>
    <w:p w14:paraId="0B275B85" w14:textId="7FEEC3AC" w:rsidR="00291E46" w:rsidRDefault="00291E46" w:rsidP="00E71FC3">
      <w:pPr>
        <w:pStyle w:val="NoSpacing"/>
      </w:pPr>
    </w:p>
    <w:p w14:paraId="05D58CD5" w14:textId="6C8877DB" w:rsidR="00291E46" w:rsidRDefault="00291E46" w:rsidP="00E71FC3">
      <w:pPr>
        <w:pStyle w:val="NoSpacing"/>
      </w:pPr>
    </w:p>
    <w:p w14:paraId="4A6AFA67" w14:textId="2010ABE6" w:rsidR="00291E46" w:rsidRDefault="00291E46" w:rsidP="00E71FC3">
      <w:pPr>
        <w:pStyle w:val="NoSpacing"/>
      </w:pPr>
      <w:r>
        <w:t>= Alice</w:t>
      </w:r>
      <w:r w:rsidR="00AE4C3A">
        <w:t>(q.v.)</w:t>
      </w:r>
      <w:bookmarkStart w:id="0" w:name="_GoBack"/>
      <w:bookmarkEnd w:id="0"/>
      <w:r>
        <w:t xml:space="preserve">, daughter of John Harcourt of </w:t>
      </w:r>
      <w:proofErr w:type="spellStart"/>
      <w:r>
        <w:t>Ranton</w:t>
      </w:r>
      <w:proofErr w:type="spellEnd"/>
      <w:r>
        <w:t>(q.v.).   (I.G.I.)</w:t>
      </w:r>
    </w:p>
    <w:p w14:paraId="6CE5BA32" w14:textId="4424F817" w:rsidR="00291E46" w:rsidRDefault="00291E46" w:rsidP="00E71FC3">
      <w:pPr>
        <w:pStyle w:val="NoSpacing"/>
      </w:pPr>
    </w:p>
    <w:p w14:paraId="594E61CC" w14:textId="2F0AA7FA" w:rsidR="00291E46" w:rsidRDefault="00291E46" w:rsidP="00E71FC3">
      <w:pPr>
        <w:pStyle w:val="NoSpacing"/>
      </w:pPr>
    </w:p>
    <w:p w14:paraId="46DAE5A1" w14:textId="7FB89637" w:rsidR="00291E46" w:rsidRPr="00291E46" w:rsidRDefault="00291E46" w:rsidP="00E71FC3">
      <w:pPr>
        <w:pStyle w:val="NoSpacing"/>
      </w:pPr>
      <w:r>
        <w:t>15 June 2018</w:t>
      </w:r>
    </w:p>
    <w:sectPr w:rsidR="00291E46" w:rsidRPr="00291E4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2EBAB4" w14:textId="77777777" w:rsidR="00291E46" w:rsidRDefault="00291E46" w:rsidP="00E71FC3">
      <w:pPr>
        <w:spacing w:after="0" w:line="240" w:lineRule="auto"/>
      </w:pPr>
      <w:r>
        <w:separator/>
      </w:r>
    </w:p>
  </w:endnote>
  <w:endnote w:type="continuationSeparator" w:id="0">
    <w:p w14:paraId="6493E91B" w14:textId="77777777" w:rsidR="00291E46" w:rsidRDefault="00291E4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08B5F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3D622D" w14:textId="77777777" w:rsidR="00291E46" w:rsidRDefault="00291E46" w:rsidP="00E71FC3">
      <w:pPr>
        <w:spacing w:after="0" w:line="240" w:lineRule="auto"/>
      </w:pPr>
      <w:r>
        <w:separator/>
      </w:r>
    </w:p>
  </w:footnote>
  <w:footnote w:type="continuationSeparator" w:id="0">
    <w:p w14:paraId="4B91A637" w14:textId="77777777" w:rsidR="00291E46" w:rsidRDefault="00291E4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E46"/>
    <w:rsid w:val="001A7C09"/>
    <w:rsid w:val="00291E46"/>
    <w:rsid w:val="00577BD5"/>
    <w:rsid w:val="00656CBA"/>
    <w:rsid w:val="006A1F77"/>
    <w:rsid w:val="00733BE7"/>
    <w:rsid w:val="00AB52E8"/>
    <w:rsid w:val="00AE4C3A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2F44DF"/>
  <w15:chartTrackingRefBased/>
  <w15:docId w15:val="{829ABA98-3AB7-49F4-880B-5848045AA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2</cp:revision>
  <dcterms:created xsi:type="dcterms:W3CDTF">2018-06-15T19:51:00Z</dcterms:created>
  <dcterms:modified xsi:type="dcterms:W3CDTF">2018-06-15T19:54:00Z</dcterms:modified>
</cp:coreProperties>
</file>